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516801" w:rsidRPr="00B81117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801" w:rsidRPr="00B81117" w:rsidRDefault="00516801" w:rsidP="0068099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16801" w:rsidRPr="00510B13" w:rsidRDefault="00516801" w:rsidP="002D0B9D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516801" w:rsidRPr="00B81117" w:rsidRDefault="00516801" w:rsidP="008823A8"/>
        </w:tc>
      </w:tr>
    </w:tbl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1117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81117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B8111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81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B81117">
        <w:rPr>
          <w:rFonts w:ascii="Times New Roman" w:hAnsi="Times New Roman" w:cs="Times New Roman"/>
          <w:sz w:val="28"/>
          <w:szCs w:val="28"/>
        </w:rPr>
        <w:t>отдела Межрайонной ИФНС России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117">
        <w:rPr>
          <w:rFonts w:ascii="Times New Roman" w:hAnsi="Times New Roman" w:cs="Times New Roman"/>
          <w:sz w:val="28"/>
          <w:szCs w:val="28"/>
        </w:rPr>
        <w:t>12 по Ставропольскому краю</w:t>
      </w:r>
      <w:r w:rsidRPr="00B81117">
        <w:rPr>
          <w:rFonts w:ascii="Times New Roman" w:hAnsi="Times New Roman" w:cs="Times New Roman"/>
          <w:sz w:val="28"/>
          <w:szCs w:val="28"/>
        </w:rPr>
        <w:br/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54761A">
        <w:rPr>
          <w:rFonts w:ascii="Times New Roman" w:hAnsi="Times New Roman" w:cs="Times New Roman"/>
          <w:sz w:val="28"/>
          <w:szCs w:val="28"/>
        </w:rPr>
        <w:t xml:space="preserve">– </w:t>
      </w:r>
      <w:r w:rsidRPr="0054761A">
        <w:rPr>
          <w:rFonts w:ascii="Times New Roman" w:hAnsi="Times New Roman" w:cs="Times New Roman"/>
          <w:bCs w:val="0"/>
          <w:kern w:val="0"/>
          <w:sz w:val="28"/>
          <w:szCs w:val="28"/>
        </w:rPr>
        <w:t>11-3-3-094</w:t>
      </w: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16801" w:rsidRPr="00B81117" w:rsidRDefault="00516801" w:rsidP="00012E5A">
      <w:pPr>
        <w:ind w:firstLine="720"/>
        <w:jc w:val="both"/>
      </w:pPr>
    </w:p>
    <w:p w:rsidR="00516801" w:rsidRPr="00B81117" w:rsidRDefault="00516801" w:rsidP="00012E5A">
      <w:pPr>
        <w:ind w:firstLine="720"/>
        <w:jc w:val="both"/>
      </w:pPr>
      <w:r w:rsidRPr="00B81117">
        <w:t xml:space="preserve">1. Должность федеральной государственной гражданской службы (далее - гражданская служба) </w:t>
      </w:r>
      <w:r w:rsidRPr="00147945">
        <w:t>главного государственного налогового инспектора</w:t>
      </w:r>
      <w:r w:rsidRPr="00B81117">
        <w:t xml:space="preserve"> </w:t>
      </w:r>
      <w:r>
        <w:t xml:space="preserve">аналитического </w:t>
      </w:r>
      <w:r w:rsidRPr="00B81117">
        <w:t xml:space="preserve">отдела Межрайонной ИФНС России №12 по Ставропольскому краю (далее – </w:t>
      </w:r>
      <w:r w:rsidRPr="00147945">
        <w:t>главн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отдела) относится к ведущей группе должностей гражданской службы категории "</w:t>
      </w:r>
      <w:r>
        <w:t>специалисты</w:t>
      </w:r>
      <w:r w:rsidRPr="00B81117">
        <w:t>".</w:t>
      </w:r>
    </w:p>
    <w:p w:rsidR="00516801" w:rsidRPr="00B81117" w:rsidRDefault="00516801" w:rsidP="00012E5A">
      <w:pPr>
        <w:ind w:firstLine="720"/>
        <w:jc w:val="both"/>
      </w:pPr>
      <w:r w:rsidRPr="00B81117">
        <w:t>2. Назначение на должность и освобождение от должности начальника отдела осуществляются приказом Межрайонной ИФНС России №12 по Ставропольскому краю (далее - инспекция).</w:t>
      </w:r>
    </w:p>
    <w:p w:rsidR="00516801" w:rsidRPr="00147945" w:rsidRDefault="00516801" w:rsidP="00147945">
      <w:pPr>
        <w:ind w:firstLine="720"/>
        <w:jc w:val="both"/>
      </w:pPr>
      <w:r w:rsidRPr="00147945">
        <w:t>Главный государственный налоговый инспектор непосредственно подчиняется начальнику отдела.</w:t>
      </w:r>
    </w:p>
    <w:p w:rsidR="00516801" w:rsidRPr="00147945" w:rsidRDefault="00516801" w:rsidP="00147945">
      <w:pPr>
        <w:shd w:val="clear" w:color="auto" w:fill="FFFFFF"/>
        <w:tabs>
          <w:tab w:val="left" w:pos="0"/>
        </w:tabs>
        <w:jc w:val="both"/>
      </w:pPr>
      <w:r w:rsidRPr="00147945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147945">
        <w:rPr>
          <w:bCs/>
          <w:color w:val="000000"/>
        </w:rPr>
        <w:t xml:space="preserve">специалист </w:t>
      </w:r>
      <w:r w:rsidRPr="00147945">
        <w:rPr>
          <w:color w:val="000000"/>
        </w:rPr>
        <w:t>этого же отдела соответствующего направления</w:t>
      </w:r>
      <w:r w:rsidRPr="00147945">
        <w:t>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516801" w:rsidRPr="00B81117" w:rsidRDefault="00516801" w:rsidP="00012E5A">
      <w:pPr>
        <w:ind w:firstLine="720"/>
        <w:jc w:val="both"/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516801" w:rsidRPr="00B81117" w:rsidRDefault="00516801" w:rsidP="00012E5A">
      <w:pPr>
        <w:ind w:firstLine="720"/>
        <w:jc w:val="both"/>
      </w:pPr>
    </w:p>
    <w:p w:rsidR="00516801" w:rsidRPr="00B81117" w:rsidRDefault="00516801" w:rsidP="00012E5A">
      <w:pPr>
        <w:ind w:firstLine="708"/>
        <w:jc w:val="both"/>
      </w:pPr>
      <w:r w:rsidRPr="00B81117">
        <w:t xml:space="preserve">3. Для замещения должности </w:t>
      </w:r>
      <w:r w:rsidRPr="00147945">
        <w:t>главного государственного налогового инспектора</w:t>
      </w:r>
      <w:r w:rsidRPr="00B81117">
        <w:t xml:space="preserve"> отдела устанавливаются следующие требования:</w:t>
      </w:r>
    </w:p>
    <w:p w:rsidR="00516801" w:rsidRPr="00B81117" w:rsidRDefault="00516801" w:rsidP="00012E5A">
      <w:pPr>
        <w:ind w:firstLine="708"/>
        <w:jc w:val="both"/>
      </w:pPr>
      <w:r w:rsidRPr="00B81117">
        <w:t xml:space="preserve">а)  наличие высшего образования; </w:t>
      </w:r>
    </w:p>
    <w:p w:rsidR="00516801" w:rsidRPr="00B81117" w:rsidRDefault="00516801" w:rsidP="00012E5A">
      <w:pPr>
        <w:ind w:firstLine="708"/>
        <w:jc w:val="both"/>
      </w:pPr>
      <w:r w:rsidRPr="00B81117">
        <w:t>б) наличие не менее двух лет стажа государственной гражданской службы или не менее четырех лет стажа работы по специальности, направлению подготовки;</w:t>
      </w:r>
    </w:p>
    <w:p w:rsidR="00516801" w:rsidRPr="00B81117" w:rsidRDefault="00516801" w:rsidP="00012E5A">
      <w:pPr>
        <w:autoSpaceDE w:val="0"/>
        <w:autoSpaceDN w:val="0"/>
        <w:adjustRightInd w:val="0"/>
        <w:ind w:firstLine="540"/>
        <w:jc w:val="both"/>
      </w:pPr>
      <w:r w:rsidRPr="00B81117">
        <w:tab/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>ния информационной безопасности;</w:t>
      </w:r>
      <w:r w:rsidRPr="00B81117">
        <w:tab/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>
        <w:t>рреспонденции и актов инспекции.</w:t>
      </w: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16801" w:rsidRPr="00B81117" w:rsidRDefault="00516801" w:rsidP="00012E5A">
      <w:pPr>
        <w:ind w:firstLine="720"/>
        <w:jc w:val="center"/>
        <w:rPr>
          <w:sz w:val="28"/>
          <w:szCs w:val="28"/>
        </w:rPr>
      </w:pPr>
    </w:p>
    <w:p w:rsidR="00516801" w:rsidRPr="00B81117" w:rsidRDefault="00516801" w:rsidP="00012E5A">
      <w:pPr>
        <w:ind w:firstLine="720"/>
        <w:jc w:val="both"/>
      </w:pPr>
      <w:r w:rsidRPr="00B81117">
        <w:t xml:space="preserve">4. Основные права и обязанности </w:t>
      </w:r>
      <w:r w:rsidRPr="00147945">
        <w:t>главного государственного налогового инспектора</w:t>
      </w:r>
      <w:r w:rsidRPr="00B81117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81117">
          <w:rPr>
            <w:rStyle w:val="a0"/>
            <w:b w:val="0"/>
            <w:color w:val="auto"/>
          </w:rPr>
          <w:t>статьями 14</w:t>
        </w:r>
      </w:hyperlink>
      <w:r w:rsidRPr="00B81117">
        <w:rPr>
          <w:b/>
          <w:bCs/>
        </w:rPr>
        <w:t xml:space="preserve">, </w:t>
      </w:r>
      <w:hyperlink r:id="rId8" w:history="1">
        <w:r w:rsidRPr="00B81117">
          <w:rPr>
            <w:rStyle w:val="a0"/>
            <w:b w:val="0"/>
            <w:color w:val="auto"/>
          </w:rPr>
          <w:t>15</w:t>
        </w:r>
      </w:hyperlink>
      <w:r w:rsidRPr="00B81117">
        <w:rPr>
          <w:b/>
          <w:bCs/>
        </w:rPr>
        <w:t xml:space="preserve">, </w:t>
      </w:r>
      <w:hyperlink r:id="rId9" w:history="1">
        <w:r w:rsidRPr="00B81117">
          <w:rPr>
            <w:rStyle w:val="a0"/>
            <w:b w:val="0"/>
            <w:color w:val="auto"/>
          </w:rPr>
          <w:t>17</w:t>
        </w:r>
      </w:hyperlink>
      <w:r w:rsidRPr="00B81117">
        <w:rPr>
          <w:b/>
          <w:bCs/>
        </w:rPr>
        <w:t xml:space="preserve">, </w:t>
      </w:r>
      <w:hyperlink r:id="rId10" w:history="1">
        <w:r w:rsidRPr="00B81117">
          <w:rPr>
            <w:rStyle w:val="a0"/>
            <w:b w:val="0"/>
            <w:color w:val="auto"/>
          </w:rPr>
          <w:t>18</w:t>
        </w:r>
      </w:hyperlink>
      <w:r w:rsidRPr="00B81117">
        <w:t xml:space="preserve"> Федерального закона от 27 июля 2004 г. № 79-ФЗ "О государственной гражданской службе Российской Федерации".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5. </w:t>
      </w:r>
      <w:r>
        <w:t>Г</w:t>
      </w:r>
      <w:r w:rsidRPr="00147945">
        <w:t>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№12 по Ставропольскому краю, утвержденным руководителем УФНС России по Ставропольскому краю, положением об </w:t>
      </w:r>
      <w:r>
        <w:t xml:space="preserve">аналитическом </w:t>
      </w:r>
      <w:r w:rsidRPr="00B81117">
        <w:t>отделе , приказами (распоряжениями) ФНС России, УФНС России по Ставропольскому краю (далее – управление) приказами инспекции, поручениями руководства управления, инспекции.</w:t>
      </w:r>
    </w:p>
    <w:p w:rsidR="00516801" w:rsidRPr="00784C3C" w:rsidRDefault="00516801" w:rsidP="00784C3C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4C3C">
        <w:rPr>
          <w:rFonts w:ascii="Times New Roman" w:hAnsi="Times New Roman" w:cs="Times New Roman"/>
          <w:sz w:val="24"/>
          <w:szCs w:val="24"/>
        </w:rPr>
        <w:t>исполняет должностные обязанности в соответствии с должностным регламентом;</w:t>
      </w:r>
    </w:p>
    <w:p w:rsidR="00516801" w:rsidRPr="00CB2981" w:rsidRDefault="00516801" w:rsidP="00CB2981">
      <w:pPr>
        <w:autoSpaceDE w:val="0"/>
        <w:autoSpaceDN w:val="0"/>
        <w:adjustRightInd w:val="0"/>
        <w:ind w:firstLine="720"/>
        <w:jc w:val="both"/>
      </w:pPr>
      <w:r w:rsidRPr="00CB2981">
        <w:t>соблюдает при исполнении должностных обязанностей права и законные интересы граждан и организаций;</w:t>
      </w:r>
    </w:p>
    <w:p w:rsidR="00516801" w:rsidRPr="00CB2981" w:rsidRDefault="00516801" w:rsidP="00CB2981">
      <w:pPr>
        <w:ind w:firstLine="720"/>
        <w:jc w:val="both"/>
      </w:pPr>
      <w:r w:rsidRPr="00CB2981">
        <w:t>рассматривает предложения, заявления и жалобы по вопросам, относящимся к компетенции отдела, и принимать меры к устранению выявленных нарушений;</w:t>
      </w:r>
    </w:p>
    <w:p w:rsidR="00516801" w:rsidRPr="00CB2981" w:rsidRDefault="00516801" w:rsidP="00CB2981">
      <w:pPr>
        <w:autoSpaceDE w:val="0"/>
        <w:autoSpaceDN w:val="0"/>
        <w:adjustRightInd w:val="0"/>
        <w:ind w:firstLine="720"/>
        <w:jc w:val="both"/>
      </w:pPr>
      <w:r w:rsidRPr="00CB2981">
        <w:t>организовывает и проводит профессиональную учебу</w:t>
      </w:r>
      <w:r>
        <w:t xml:space="preserve"> и </w:t>
      </w:r>
      <w:r w:rsidRPr="00E051F5">
        <w:t>повышени</w:t>
      </w:r>
      <w:r>
        <w:t>е</w:t>
      </w:r>
      <w:r w:rsidRPr="00E051F5">
        <w:t xml:space="preserve"> квалификации</w:t>
      </w:r>
      <w:r>
        <w:t>;</w:t>
      </w:r>
    </w:p>
    <w:p w:rsidR="00516801" w:rsidRPr="00CB2981" w:rsidRDefault="00516801" w:rsidP="00CB2981">
      <w:pPr>
        <w:ind w:firstLine="720"/>
        <w:jc w:val="both"/>
      </w:pPr>
      <w:r w:rsidRPr="00CB2981">
        <w:t xml:space="preserve">осуществляет контроль </w:t>
      </w:r>
      <w:r>
        <w:t>по</w:t>
      </w:r>
      <w:r w:rsidRPr="00CB2981">
        <w:t xml:space="preserve"> подготовк</w:t>
      </w:r>
      <w:r>
        <w:t>е</w:t>
      </w:r>
      <w:r w:rsidRPr="00CB2981">
        <w:t xml:space="preserve"> информации по указаниям и поручениям руководства и вышестоящих органов;</w:t>
      </w:r>
    </w:p>
    <w:p w:rsidR="00516801" w:rsidRPr="00CB2981" w:rsidRDefault="00516801" w:rsidP="00CB2981">
      <w:pPr>
        <w:ind w:firstLine="720"/>
        <w:jc w:val="both"/>
      </w:pPr>
      <w:r w:rsidRPr="00CB2981">
        <w:t>изучает налоговое законодательство, инструктивные материалы по вопросам, касающимся его компетенции;</w:t>
      </w:r>
    </w:p>
    <w:p w:rsidR="00516801" w:rsidRDefault="00516801" w:rsidP="00FB056F">
      <w:pPr>
        <w:ind w:firstLine="709"/>
        <w:jc w:val="both"/>
      </w:pPr>
      <w:r w:rsidRPr="00CB2981">
        <w:t>знакомит вновь принятых на работу сотрудников отдела с инструктивными и нормативными документами, касающимися работы отдела</w:t>
      </w:r>
      <w:r>
        <w:t>,</w:t>
      </w:r>
      <w:r w:rsidRPr="008F2920">
        <w:t xml:space="preserve"> поддерживает уровень квалификации, необходимый для надлежащего исполнения должностных обязанностей</w:t>
      </w:r>
      <w:r w:rsidRPr="00CB2981">
        <w:t>;</w:t>
      </w:r>
    </w:p>
    <w:p w:rsidR="00516801" w:rsidRPr="00CB2981" w:rsidRDefault="00516801" w:rsidP="00FB056F">
      <w:pPr>
        <w:ind w:firstLine="709"/>
        <w:jc w:val="both"/>
      </w:pPr>
      <w:r w:rsidRPr="00D13803">
        <w:t>осуществляет мониторинг по вопросам деятельности отдела</w:t>
      </w:r>
      <w:r>
        <w:t>,</w:t>
      </w:r>
      <w:r w:rsidRPr="00D13803">
        <w:t xml:space="preserve"> организует и осуществляет внутренний контроль по направлени</w:t>
      </w:r>
      <w:r>
        <w:t>ю</w:t>
      </w:r>
      <w:r w:rsidRPr="00D13803">
        <w:t xml:space="preserve"> деятельности отдела, определяет конкретные методы и объекты внутреннего контроля по уровню подчиненност</w:t>
      </w:r>
      <w:r>
        <w:t>и;</w:t>
      </w:r>
    </w:p>
    <w:p w:rsidR="00516801" w:rsidRPr="00CB2981" w:rsidRDefault="00516801" w:rsidP="00FB056F">
      <w:pPr>
        <w:ind w:firstLine="709"/>
        <w:jc w:val="both"/>
      </w:pPr>
      <w:r w:rsidRPr="00CB2981">
        <w:t>обеспечивает применение мер служебных поощрений или взысканий по отношению к подчиненным сотрудникам отдела;</w:t>
      </w:r>
    </w:p>
    <w:p w:rsidR="00516801" w:rsidRPr="00CB2981" w:rsidRDefault="00516801" w:rsidP="009439FE">
      <w:pPr>
        <w:autoSpaceDE w:val="0"/>
        <w:autoSpaceDN w:val="0"/>
        <w:adjustRightInd w:val="0"/>
        <w:ind w:firstLine="567"/>
        <w:jc w:val="both"/>
      </w:pPr>
      <w:r w:rsidRPr="00CB2981">
        <w:t>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16801" w:rsidRDefault="00516801" w:rsidP="009439FE">
      <w:pPr>
        <w:autoSpaceDE w:val="0"/>
        <w:autoSpaceDN w:val="0"/>
        <w:adjustRightInd w:val="0"/>
        <w:ind w:firstLine="567"/>
        <w:jc w:val="both"/>
      </w:pPr>
      <w:r w:rsidRPr="00CB2981">
        <w:t>соблюдает служебный распорядок государственного органа;</w:t>
      </w:r>
    </w:p>
    <w:p w:rsidR="00516801" w:rsidRPr="00C00966" w:rsidRDefault="00516801" w:rsidP="009439FE">
      <w:pPr>
        <w:ind w:firstLine="567"/>
        <w:jc w:val="both"/>
      </w:pPr>
      <w:r w:rsidRPr="00C00966">
        <w:t>анализирует поступления налогов и сборов в бюджетную систему РФ;</w:t>
      </w:r>
    </w:p>
    <w:p w:rsidR="00516801" w:rsidRPr="00C00966" w:rsidRDefault="00516801" w:rsidP="009439FE">
      <w:pPr>
        <w:ind w:firstLine="567"/>
        <w:jc w:val="both"/>
      </w:pPr>
      <w:r w:rsidRPr="00C00966">
        <w:t>планирует и прогнозирует поступления налогов и сборов в бюджетную систему РФ;</w:t>
      </w:r>
    </w:p>
    <w:p w:rsidR="00516801" w:rsidRDefault="00516801" w:rsidP="009439FE">
      <w:pPr>
        <w:ind w:firstLine="567"/>
        <w:jc w:val="both"/>
      </w:pPr>
      <w:r w:rsidRPr="00C00966">
        <w:t>формирует статистическую отчетность, закрепленную за отделом (по форме 1-ОНС, отчет 1- ПД</w:t>
      </w:r>
      <w:r>
        <w:t xml:space="preserve">, </w:t>
      </w:r>
      <w:r w:rsidRPr="005F7B3D">
        <w:t>1-ОСВ</w:t>
      </w:r>
      <w:r w:rsidRPr="00C00966">
        <w:t>);</w:t>
      </w:r>
    </w:p>
    <w:p w:rsidR="00516801" w:rsidRDefault="00516801" w:rsidP="009439FE">
      <w:pPr>
        <w:ind w:firstLine="567"/>
        <w:jc w:val="both"/>
      </w:pPr>
      <w:r w:rsidRPr="00FB056F">
        <w:t>формирует аналитическую записку</w:t>
      </w:r>
      <w:r>
        <w:t xml:space="preserve"> п</w:t>
      </w:r>
      <w:r w:rsidRPr="00FB056F">
        <w:t>о обеспечению мобилизации налогов и сборов в бюджетную систему Российской Федерации</w:t>
      </w:r>
      <w:r>
        <w:t>;</w:t>
      </w:r>
    </w:p>
    <w:p w:rsidR="00516801" w:rsidRPr="00C00966" w:rsidRDefault="00516801" w:rsidP="009439FE">
      <w:pPr>
        <w:ind w:firstLine="567"/>
        <w:jc w:val="both"/>
      </w:pPr>
      <w:r w:rsidRPr="00BB0CD4">
        <w:t>формирует аналитическ</w:t>
      </w:r>
      <w:r>
        <w:t>ую записку</w:t>
      </w:r>
      <w:r w:rsidRPr="00BB0CD4">
        <w:t xml:space="preserve"> и осуществляет ежемесячный анализ поступлений налогов и сборов основных налогоплательщиков по видам экономической деятельности;</w:t>
      </w:r>
    </w:p>
    <w:p w:rsidR="00516801" w:rsidRPr="00C00966" w:rsidRDefault="00516801" w:rsidP="009439FE">
      <w:pPr>
        <w:ind w:firstLine="567"/>
        <w:jc w:val="both"/>
      </w:pPr>
      <w:r w:rsidRPr="00C00966">
        <w:t>осуществляет общий контроль по формированию статистической отчетности, закрепленной за аналитическим отделом;</w:t>
      </w:r>
    </w:p>
    <w:p w:rsidR="00516801" w:rsidRPr="00C00966" w:rsidRDefault="00516801" w:rsidP="009439FE">
      <w:pPr>
        <w:ind w:firstLine="567"/>
        <w:jc w:val="both"/>
      </w:pPr>
      <w:r w:rsidRPr="00C00966">
        <w:t>контролирует информационный ресурс «Расчеты с бюджетом» для передачи на региональный уровень;</w:t>
      </w:r>
    </w:p>
    <w:p w:rsidR="00516801" w:rsidRPr="00C00966" w:rsidRDefault="00516801" w:rsidP="009439FE">
      <w:pPr>
        <w:ind w:firstLine="567"/>
        <w:jc w:val="both"/>
      </w:pPr>
      <w:r w:rsidRPr="00C00966">
        <w:t>выполняет контрольные задания УФНС России по Ставропольскому краю;</w:t>
      </w:r>
    </w:p>
    <w:p w:rsidR="00516801" w:rsidRPr="008F2920" w:rsidRDefault="00516801" w:rsidP="009439FE">
      <w:pPr>
        <w:ind w:firstLine="567"/>
        <w:jc w:val="both"/>
      </w:pPr>
      <w:r w:rsidRPr="00C00966">
        <w:t xml:space="preserve">осуществляет взаимодействие с органами государственной власти РФ, органами местного самоуправления по  вопросам основной деятельности; </w:t>
      </w:r>
    </w:p>
    <w:p w:rsidR="00516801" w:rsidRPr="00C00966" w:rsidRDefault="00516801" w:rsidP="009439FE">
      <w:pPr>
        <w:ind w:firstLine="567"/>
        <w:jc w:val="both"/>
      </w:pPr>
      <w:r w:rsidRPr="00C00966">
        <w:t>осуществляет</w:t>
      </w:r>
      <w:r w:rsidRPr="008F2920">
        <w:t xml:space="preserve"> контроль за начислением пеней на все виды налогов и сборов, страховых взносов, а также осуществление постоянного контрол</w:t>
      </w:r>
      <w:r>
        <w:t>я за данной базой в системе ЭОД;</w:t>
      </w:r>
    </w:p>
    <w:p w:rsidR="00516801" w:rsidRDefault="00516801" w:rsidP="00B70BCF">
      <w:pPr>
        <w:ind w:firstLine="567"/>
        <w:jc w:val="both"/>
      </w:pPr>
      <w:r w:rsidRPr="00C00966">
        <w:t xml:space="preserve">осуществляет контроль за процессом внедрения и сопровождения  АИС «Налог-3»: осуществляет организацию работ на стадии опытной эксплуатации сопровождаемых задач; изучает документы, регламентирующие проведение опытной эксплуатации АИС «Налог-3» обучающие материалы, подготовленные ФГУП ГНИВЦ ФНС России в </w:t>
      </w:r>
      <w:r>
        <w:t xml:space="preserve">том </w:t>
      </w:r>
      <w:r w:rsidRPr="00C00966">
        <w:t>ч</w:t>
      </w:r>
      <w:r>
        <w:t>исле</w:t>
      </w:r>
      <w:r w:rsidRPr="00C00966">
        <w:t xml:space="preserve"> с использованием ПАК СДО; проводит анализ ошибок конвертации данных в сегменте федерального хранилища данных и принимает меры к обеспечению передачи исправленных данных в составе регламентной выгрузки; </w:t>
      </w:r>
    </w:p>
    <w:p w:rsidR="00516801" w:rsidRPr="007D509B" w:rsidRDefault="00516801" w:rsidP="007D509B">
      <w:pPr>
        <w:ind w:firstLine="709"/>
        <w:jc w:val="both"/>
      </w:pPr>
      <w:r w:rsidRPr="007D509B"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516801" w:rsidRPr="00FB056F" w:rsidRDefault="00516801" w:rsidP="006321EC">
      <w:pPr>
        <w:ind w:firstLine="567"/>
        <w:jc w:val="both"/>
      </w:pPr>
      <w:r w:rsidRPr="00FB056F">
        <w:t>проводит информирование и консультирование налогоплательщиков по вопросам деятельности структурного подразделения;</w:t>
      </w:r>
    </w:p>
    <w:p w:rsidR="00516801" w:rsidRPr="00C00966" w:rsidRDefault="00516801" w:rsidP="006321EC">
      <w:pPr>
        <w:ind w:firstLine="567"/>
        <w:jc w:val="both"/>
      </w:pPr>
      <w:r w:rsidRPr="00C00966">
        <w:t>принимает участие в организации обучения работников налогового органа, проводит совещания, семинары;</w:t>
      </w:r>
    </w:p>
    <w:p w:rsidR="00516801" w:rsidRPr="00CB2981" w:rsidRDefault="00516801" w:rsidP="00CB2981">
      <w:pPr>
        <w:autoSpaceDE w:val="0"/>
        <w:autoSpaceDN w:val="0"/>
        <w:adjustRightInd w:val="0"/>
        <w:ind w:firstLine="720"/>
        <w:jc w:val="both"/>
      </w:pPr>
      <w:r w:rsidRPr="00CB2981"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16801" w:rsidRPr="00CB2981" w:rsidRDefault="00516801" w:rsidP="00CB2981">
      <w:pPr>
        <w:autoSpaceDE w:val="0"/>
        <w:autoSpaceDN w:val="0"/>
        <w:adjustRightInd w:val="0"/>
        <w:ind w:firstLine="720"/>
        <w:jc w:val="both"/>
      </w:pPr>
      <w:r w:rsidRPr="00CB2981"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516801" w:rsidRPr="00CB2981" w:rsidRDefault="00516801" w:rsidP="00CB2981">
      <w:pPr>
        <w:ind w:firstLine="720"/>
        <w:jc w:val="both"/>
      </w:pPr>
      <w:r w:rsidRPr="00CB2981">
        <w:t>согласовывает представляемые на рассмотрение руководству Инспекции проекты документов, содержащие вопросы, относящиеся к компетенции Отдела;</w:t>
      </w:r>
    </w:p>
    <w:p w:rsidR="00516801" w:rsidRPr="00CB2981" w:rsidRDefault="00516801" w:rsidP="00CB2981">
      <w:pPr>
        <w:ind w:firstLine="720"/>
        <w:jc w:val="both"/>
      </w:pPr>
      <w:r w:rsidRPr="00CB2981">
        <w:t xml:space="preserve">имеет навыки работы с персональным компьютером в системе </w:t>
      </w:r>
      <w:r w:rsidRPr="00CB2981">
        <w:rPr>
          <w:lang w:val="en-US"/>
        </w:rPr>
        <w:t>Windows</w:t>
      </w:r>
      <w:r w:rsidRPr="00CB2981">
        <w:t>, в ведомственном программном обеспечении и со справочными правовыми системами;</w:t>
      </w:r>
    </w:p>
    <w:p w:rsidR="00516801" w:rsidRPr="00CB2981" w:rsidRDefault="00516801" w:rsidP="00CB2981">
      <w:pPr>
        <w:ind w:firstLine="720"/>
        <w:jc w:val="both"/>
      </w:pPr>
      <w:r w:rsidRPr="00CB2981">
        <w:t>обеспечивает достоверность подготовленных документов;</w:t>
      </w:r>
    </w:p>
    <w:p w:rsidR="00516801" w:rsidRPr="00CB2981" w:rsidRDefault="00516801" w:rsidP="00CB2981">
      <w:pPr>
        <w:ind w:firstLine="720"/>
        <w:jc w:val="both"/>
      </w:pPr>
      <w:r w:rsidRPr="00CB2981">
        <w:t>соблюдает нормы служебной этики и дисциплины;</w:t>
      </w:r>
    </w:p>
    <w:p w:rsidR="00516801" w:rsidRPr="00CB2981" w:rsidRDefault="00516801" w:rsidP="00CB2981">
      <w:pPr>
        <w:ind w:firstLine="720"/>
        <w:jc w:val="both"/>
      </w:pPr>
      <w:r w:rsidRPr="00CB2981">
        <w:t>при утере служебного удостоверения своевременно сообщает об этом начальнику инспекции;</w:t>
      </w:r>
    </w:p>
    <w:p w:rsidR="00516801" w:rsidRPr="00CB2981" w:rsidRDefault="00516801" w:rsidP="00CB2981">
      <w:pPr>
        <w:ind w:firstLine="720"/>
        <w:jc w:val="both"/>
      </w:pPr>
      <w:r w:rsidRPr="00CB2981">
        <w:t>беречь государственное имущество, в том числе предоставленное ему для исполнения должностных обязанностей;</w:t>
      </w:r>
    </w:p>
    <w:p w:rsidR="00516801" w:rsidRPr="00CB2981" w:rsidRDefault="00516801" w:rsidP="00CB2981">
      <w:pPr>
        <w:ind w:firstLine="720"/>
        <w:jc w:val="both"/>
      </w:pPr>
      <w:r w:rsidRPr="00CB2981">
        <w:t>обеспечивает сохранность комплектности закрепленного оборудования;</w:t>
      </w:r>
    </w:p>
    <w:p w:rsidR="00516801" w:rsidRPr="00CB2981" w:rsidRDefault="00516801" w:rsidP="00CB2981">
      <w:pPr>
        <w:ind w:firstLine="720"/>
        <w:jc w:val="both"/>
      </w:pPr>
      <w:r w:rsidRPr="00CB2981"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16801" w:rsidRPr="00CB2981" w:rsidRDefault="00516801" w:rsidP="00CB2981">
      <w:pPr>
        <w:ind w:firstLine="720"/>
        <w:jc w:val="both"/>
      </w:pPr>
      <w:r w:rsidRPr="00CB2981"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516801" w:rsidRPr="00CB2981" w:rsidRDefault="00516801" w:rsidP="00CB2981">
      <w:pPr>
        <w:ind w:firstLine="720"/>
        <w:jc w:val="both"/>
      </w:pPr>
      <w:r w:rsidRPr="00CB2981"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16801" w:rsidRPr="00CB2981" w:rsidRDefault="00516801" w:rsidP="00CB2981">
      <w:pPr>
        <w:ind w:firstLine="720"/>
        <w:jc w:val="both"/>
      </w:pPr>
      <w:r w:rsidRPr="00CB2981">
        <w:t xml:space="preserve">не допускает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информатизации); </w:t>
      </w:r>
    </w:p>
    <w:p w:rsidR="00516801" w:rsidRPr="00CB2981" w:rsidRDefault="00516801" w:rsidP="00CB2981">
      <w:pPr>
        <w:ind w:firstLine="720"/>
        <w:jc w:val="both"/>
      </w:pPr>
      <w:r w:rsidRPr="00CB2981">
        <w:t>соблюдает Кодекс этики и служебного поведения государственных гражданских служащих Федеральной налоговой службы;</w:t>
      </w:r>
    </w:p>
    <w:p w:rsidR="00516801" w:rsidRPr="00CB2981" w:rsidRDefault="00516801" w:rsidP="00CB2981">
      <w:pPr>
        <w:ind w:left="11" w:firstLine="697"/>
        <w:jc w:val="both"/>
      </w:pPr>
      <w:r w:rsidRPr="00CB2981">
        <w:rPr>
          <w:snapToGrid w:val="0"/>
        </w:rPr>
        <w:t>проводит а</w:t>
      </w:r>
      <w:r w:rsidRPr="00CB2981">
        <w:t>нализ ошибок конвертации данных в сегменты федерального хранилища данных, принимает меры к обеспечению передачи исправленных данных в составе регламентной выгрузки;</w:t>
      </w:r>
    </w:p>
    <w:p w:rsidR="00516801" w:rsidRPr="00B81117" w:rsidRDefault="00516801" w:rsidP="00012E5A">
      <w:r w:rsidRPr="00B81117">
        <w:tab/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516801" w:rsidRPr="00B81117" w:rsidRDefault="00516801" w:rsidP="00012E5A">
      <w:pPr>
        <w:ind w:firstLine="720"/>
        <w:jc w:val="both"/>
      </w:pPr>
      <w:r w:rsidRPr="00B81117">
        <w:t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16801" w:rsidRPr="00B81117" w:rsidRDefault="00516801" w:rsidP="00012E5A">
      <w:pPr>
        <w:ind w:firstLine="720"/>
        <w:jc w:val="both"/>
      </w:pPr>
      <w:r w:rsidRPr="00B81117">
        <w:t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16801" w:rsidRPr="00B81117" w:rsidRDefault="00516801" w:rsidP="00012E5A">
      <w:pPr>
        <w:autoSpaceDE w:val="0"/>
        <w:autoSpaceDN w:val="0"/>
        <w:adjustRightInd w:val="0"/>
        <w:ind w:firstLine="540"/>
        <w:jc w:val="both"/>
      </w:pPr>
      <w:r w:rsidRPr="00B81117"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16801" w:rsidRPr="00B81117" w:rsidRDefault="00516801" w:rsidP="00012E5A">
      <w:pPr>
        <w:ind w:firstLine="708"/>
        <w:jc w:val="both"/>
      </w:pPr>
      <w:r w:rsidRPr="00B81117"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16801" w:rsidRPr="00B81117" w:rsidRDefault="00516801" w:rsidP="00012E5A">
      <w:pPr>
        <w:widowControl w:val="0"/>
        <w:autoSpaceDE w:val="0"/>
        <w:autoSpaceDN w:val="0"/>
        <w:adjustRightInd w:val="0"/>
        <w:ind w:firstLine="720"/>
        <w:jc w:val="both"/>
      </w:pPr>
      <w:r w:rsidRPr="00B81117">
        <w:t>соблюдает Кодекс этики и служебного поведения государственных гражданских служащих Федеральной налоговой службы.</w:t>
      </w:r>
    </w:p>
    <w:p w:rsidR="00516801" w:rsidRPr="00B81117" w:rsidRDefault="00516801" w:rsidP="00012E5A">
      <w:pPr>
        <w:ind w:firstLine="720"/>
        <w:jc w:val="both"/>
      </w:pPr>
      <w:r w:rsidRPr="00B81117"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16801" w:rsidRPr="00B81117" w:rsidRDefault="00516801" w:rsidP="00012E5A">
      <w:pPr>
        <w:ind w:firstLine="709"/>
        <w:jc w:val="both"/>
      </w:pPr>
      <w:r w:rsidRPr="00B81117">
        <w:t>принимает меры по недопущению любой возможности возникновения конфликта интересов,</w:t>
      </w:r>
    </w:p>
    <w:p w:rsidR="00516801" w:rsidRPr="00B81117" w:rsidRDefault="00516801" w:rsidP="00012E5A">
      <w:pPr>
        <w:ind w:firstLine="709"/>
        <w:jc w:val="both"/>
      </w:pPr>
      <w:r w:rsidRPr="00B81117"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16801" w:rsidRPr="00B81117" w:rsidRDefault="00516801" w:rsidP="00012E5A">
      <w:pPr>
        <w:ind w:firstLine="708"/>
        <w:jc w:val="both"/>
      </w:pPr>
      <w:r w:rsidRPr="00B81117"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16801" w:rsidRPr="00B81117" w:rsidRDefault="00516801" w:rsidP="00012E5A">
      <w:pPr>
        <w:ind w:firstLine="720"/>
        <w:jc w:val="both"/>
      </w:pPr>
      <w:r w:rsidRPr="00B81117">
        <w:t>организует работу по защите информации в отделе;</w:t>
      </w:r>
    </w:p>
    <w:p w:rsidR="00516801" w:rsidRPr="00B81117" w:rsidRDefault="00516801" w:rsidP="00012E5A">
      <w:pPr>
        <w:ind w:firstLine="708"/>
        <w:jc w:val="both"/>
      </w:pPr>
      <w:r w:rsidRPr="00B81117">
        <w:t>обеспечивает сохранность комплектности закрепленного оборудования;</w:t>
      </w:r>
    </w:p>
    <w:p w:rsidR="00516801" w:rsidRPr="00B81117" w:rsidRDefault="00516801" w:rsidP="00012E5A">
      <w:pPr>
        <w:ind w:firstLine="708"/>
        <w:jc w:val="both"/>
      </w:pPr>
      <w:r w:rsidRPr="00B81117"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16801" w:rsidRPr="00B81117" w:rsidRDefault="00516801" w:rsidP="00012E5A">
      <w:pPr>
        <w:ind w:firstLine="708"/>
        <w:jc w:val="both"/>
      </w:pPr>
      <w:r w:rsidRPr="00B81117"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16801" w:rsidRPr="00B81117" w:rsidRDefault="00516801" w:rsidP="00012E5A">
      <w:pPr>
        <w:ind w:firstLine="708"/>
        <w:jc w:val="both"/>
      </w:pPr>
      <w:r w:rsidRPr="00B81117"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16801" w:rsidRPr="00B81117" w:rsidRDefault="00516801" w:rsidP="00012E5A">
      <w:pPr>
        <w:ind w:firstLine="720"/>
        <w:jc w:val="both"/>
      </w:pPr>
      <w:r w:rsidRPr="00B81117"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516801" w:rsidRPr="00B81117" w:rsidRDefault="00516801" w:rsidP="00012E5A">
      <w:pPr>
        <w:ind w:firstLine="540"/>
        <w:jc w:val="both"/>
      </w:pPr>
      <w:r w:rsidRPr="00B81117">
        <w:t xml:space="preserve">  Исходя из установленных полномочий </w:t>
      </w:r>
      <w:r w:rsidRPr="00147945">
        <w:t>главн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отдела:</w:t>
      </w:r>
    </w:p>
    <w:p w:rsidR="00516801" w:rsidRPr="00B81117" w:rsidRDefault="00516801" w:rsidP="00012E5A">
      <w:pPr>
        <w:shd w:val="clear" w:color="auto" w:fill="FFFFFF"/>
        <w:tabs>
          <w:tab w:val="left" w:pos="0"/>
        </w:tabs>
        <w:ind w:firstLine="720"/>
        <w:jc w:val="both"/>
      </w:pPr>
      <w:r w:rsidRPr="00B81117">
        <w:t>получает надлежащие организационно-технические условия, необходимые для исполнения должностных обязанностей;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 </w:t>
      </w:r>
      <w:r w:rsidRPr="00B81117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 </w:t>
      </w:r>
      <w:r w:rsidRPr="00B81117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</w:t>
      </w:r>
      <w:r w:rsidRPr="00B81117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</w:t>
      </w:r>
      <w:r w:rsidRPr="00B81117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</w:t>
      </w:r>
      <w:r w:rsidRPr="00B81117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</w:t>
      </w:r>
      <w:r w:rsidRPr="00B81117">
        <w:t>имеет право на защиту сведений о гражданском служащем;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 имеет право на должностной рост на конкурсной основе;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16801" w:rsidRPr="00B81117" w:rsidRDefault="00516801" w:rsidP="00012E5A">
      <w:pPr>
        <w:shd w:val="clear" w:color="auto" w:fill="FFFFFF"/>
        <w:tabs>
          <w:tab w:val="left" w:pos="720"/>
          <w:tab w:val="left" w:pos="7464"/>
        </w:tabs>
        <w:jc w:val="both"/>
      </w:pPr>
      <w:r w:rsidRPr="00B81117">
        <w:t xml:space="preserve">          имеет право на членство в профессиональном союзе;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rPr>
          <w:sz w:val="28"/>
          <w:szCs w:val="28"/>
        </w:rPr>
        <w:t xml:space="preserve">        </w:t>
      </w:r>
      <w:r w:rsidRPr="00B81117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16801" w:rsidRPr="00B81117" w:rsidRDefault="00516801" w:rsidP="00012E5A">
      <w:pPr>
        <w:shd w:val="clear" w:color="auto" w:fill="FFFFFF"/>
        <w:tabs>
          <w:tab w:val="left" w:pos="540"/>
          <w:tab w:val="left" w:pos="7464"/>
        </w:tabs>
        <w:jc w:val="both"/>
      </w:pPr>
      <w:r w:rsidRPr="00B81117">
        <w:t xml:space="preserve">          имеет право на  проведение по его заявлению служебной проверки;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 государственное пенсионное обеспечение в соответствии с федеральным законом;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16801" w:rsidRPr="00B81117" w:rsidRDefault="00516801" w:rsidP="00012E5A">
      <w:pPr>
        <w:shd w:val="clear" w:color="auto" w:fill="FFFFFF"/>
        <w:tabs>
          <w:tab w:val="left" w:pos="7464"/>
        </w:tabs>
        <w:jc w:val="both"/>
      </w:pPr>
      <w:r w:rsidRPr="00B81117">
        <w:t xml:space="preserve">        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6. </w:t>
      </w:r>
      <w:r>
        <w:t>Г</w:t>
      </w:r>
      <w:r w:rsidRPr="00147945">
        <w:t>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B81117">
          <w:rPr>
            <w:rStyle w:val="a0"/>
            <w:b w:val="0"/>
            <w:color w:val="auto"/>
          </w:rPr>
          <w:t>законодательством</w:t>
        </w:r>
      </w:hyperlink>
      <w:r w:rsidRPr="00B81117">
        <w:t xml:space="preserve"> Российской Федерации.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Pr="0014794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81117">
        <w:rPr>
          <w:rFonts w:ascii="Times New Roman" w:hAnsi="Times New Roman" w:cs="Times New Roman"/>
          <w:sz w:val="28"/>
          <w:szCs w:val="28"/>
        </w:rPr>
        <w:t>отдела вправе или обязан самостоятельно принимать управленческие и иные решения</w:t>
      </w:r>
    </w:p>
    <w:p w:rsidR="00516801" w:rsidRPr="00B81117" w:rsidRDefault="00516801" w:rsidP="00012E5A">
      <w:pPr>
        <w:ind w:firstLine="720"/>
        <w:jc w:val="both"/>
      </w:pPr>
    </w:p>
    <w:p w:rsidR="00516801" w:rsidRPr="00B81117" w:rsidRDefault="00516801" w:rsidP="00012E5A">
      <w:pPr>
        <w:ind w:firstLine="720"/>
        <w:jc w:val="both"/>
      </w:pPr>
      <w:r w:rsidRPr="00B81117">
        <w:t xml:space="preserve">7. При исполнении служебных обязанностей </w:t>
      </w:r>
      <w:r w:rsidRPr="00147945">
        <w:t>главного государственного налогового инспектора</w:t>
      </w:r>
      <w:r w:rsidRPr="00B81117">
        <w:t xml:space="preserve"> отдела вправе самостоятельно принимать решения по вопросам:</w:t>
      </w:r>
    </w:p>
    <w:p w:rsidR="00516801" w:rsidRPr="00B81117" w:rsidRDefault="00516801" w:rsidP="00012E5A">
      <w:pPr>
        <w:ind w:firstLine="720"/>
        <w:jc w:val="both"/>
      </w:pPr>
      <w:r w:rsidRPr="00B81117">
        <w:t>- выполнения поручений ФНС России, управления, начальника инспекции, заместителя начальника инспекции</w:t>
      </w:r>
      <w:r>
        <w:t>, начальника отдела;</w:t>
      </w:r>
    </w:p>
    <w:p w:rsidR="00516801" w:rsidRPr="00B81117" w:rsidRDefault="00516801" w:rsidP="00012E5A">
      <w:pPr>
        <w:ind w:firstLine="720"/>
        <w:jc w:val="both"/>
      </w:pPr>
      <w:r w:rsidRPr="00B81117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516801" w:rsidRPr="00B81117" w:rsidRDefault="00516801" w:rsidP="00012E5A">
      <w:pPr>
        <w:ind w:firstLine="720"/>
        <w:jc w:val="both"/>
      </w:pPr>
      <w:r w:rsidRPr="00B81117">
        <w:t>- предоставления рекомендаций, указаний подчиненным сотрудникам отдела;</w:t>
      </w:r>
    </w:p>
    <w:p w:rsidR="00516801" w:rsidRPr="00B81117" w:rsidRDefault="00516801" w:rsidP="00012E5A">
      <w:pPr>
        <w:ind w:firstLine="720"/>
        <w:jc w:val="both"/>
      </w:pPr>
      <w:r w:rsidRPr="00B81117">
        <w:t>- участия в рассмотрении, согласовании, визировании служебной записки, отчета, плана, доклада и т.д.;</w:t>
      </w:r>
    </w:p>
    <w:p w:rsidR="00516801" w:rsidRPr="00B81117" w:rsidRDefault="00516801" w:rsidP="00012E5A">
      <w:pPr>
        <w:ind w:firstLine="720"/>
        <w:jc w:val="both"/>
      </w:pPr>
      <w:r w:rsidRPr="00B81117">
        <w:t>- информирования вышестоящего руководителя для принятия им соответствующего решения;</w:t>
      </w:r>
    </w:p>
    <w:p w:rsidR="00516801" w:rsidRPr="00B81117" w:rsidRDefault="00516801" w:rsidP="00012E5A">
      <w:pPr>
        <w:ind w:firstLine="720"/>
        <w:jc w:val="both"/>
      </w:pPr>
      <w:r w:rsidRPr="00B81117">
        <w:t>- осуществления проверки документов и при необходимости возвращения их на переоформление или запрашивание дополнительной информации в рамках осуществления деятельности отдела;</w:t>
      </w:r>
    </w:p>
    <w:p w:rsidR="00516801" w:rsidRPr="00B81117" w:rsidRDefault="00516801" w:rsidP="00012E5A">
      <w:pPr>
        <w:ind w:firstLine="720"/>
        <w:jc w:val="both"/>
      </w:pPr>
      <w:r w:rsidRPr="00B81117">
        <w:t>- отказа в приеме документов, оформленных ненадлежащим образом;</w:t>
      </w:r>
    </w:p>
    <w:p w:rsidR="00516801" w:rsidRPr="00B81117" w:rsidRDefault="00516801" w:rsidP="00012E5A">
      <w:pPr>
        <w:ind w:firstLine="720"/>
        <w:jc w:val="both"/>
      </w:pPr>
      <w:r w:rsidRPr="00B81117">
        <w:t>- исполнения соответствующего документа или направление его другому исполнителю;</w:t>
      </w:r>
    </w:p>
    <w:p w:rsidR="00516801" w:rsidRPr="00B81117" w:rsidRDefault="00516801" w:rsidP="00012E5A">
      <w:pPr>
        <w:ind w:firstLine="720"/>
        <w:jc w:val="both"/>
      </w:pPr>
      <w:r w:rsidRPr="00B81117"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516801" w:rsidRPr="00B81117" w:rsidRDefault="00516801" w:rsidP="00012E5A">
      <w:pPr>
        <w:ind w:firstLine="720"/>
        <w:jc w:val="both"/>
      </w:pPr>
      <w:r w:rsidRPr="00B81117">
        <w:t>- заверения надлежащим образом копии какого-либо документа;</w:t>
      </w:r>
    </w:p>
    <w:p w:rsidR="00516801" w:rsidRPr="00B81117" w:rsidRDefault="00516801" w:rsidP="00012E5A">
      <w:pPr>
        <w:ind w:firstLine="720"/>
        <w:jc w:val="both"/>
      </w:pPr>
      <w:r w:rsidRPr="00B81117">
        <w:t>- реализации иных полномочий, установленных законодательством Российской Федерации.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8. При исполнении служебных обязанностей </w:t>
      </w:r>
      <w:r w:rsidRPr="00147945">
        <w:t>главного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обязан самостоятельно принимать решения по вопросам:</w:t>
      </w:r>
    </w:p>
    <w:p w:rsidR="00516801" w:rsidRPr="00B81117" w:rsidRDefault="00516801" w:rsidP="00012E5A">
      <w:pPr>
        <w:ind w:firstLine="720"/>
        <w:jc w:val="both"/>
      </w:pPr>
      <w:r w:rsidRPr="00B81117"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16801" w:rsidRPr="00B81117" w:rsidRDefault="00516801" w:rsidP="00012E5A">
      <w:pPr>
        <w:ind w:firstLine="720"/>
        <w:jc w:val="both"/>
      </w:pPr>
      <w:r w:rsidRPr="00B81117">
        <w:t>- организации учета и контроля за исполнением и оформлением документов в установленные сроки; систематического анализа исполнительской дисциплины в отделе;</w:t>
      </w:r>
    </w:p>
    <w:p w:rsidR="00516801" w:rsidRPr="00B81117" w:rsidRDefault="00516801" w:rsidP="00012E5A">
      <w:pPr>
        <w:shd w:val="clear" w:color="auto" w:fill="FFFFFF"/>
        <w:ind w:right="8" w:firstLine="720"/>
        <w:jc w:val="both"/>
      </w:pPr>
      <w:r w:rsidRPr="00B81117">
        <w:rPr>
          <w:spacing w:val="-1"/>
        </w:rPr>
        <w:t>- создания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16801" w:rsidRPr="00B81117" w:rsidRDefault="00516801" w:rsidP="00012E5A">
      <w:pPr>
        <w:shd w:val="clear" w:color="auto" w:fill="FFFFFF"/>
        <w:ind w:right="8" w:firstLine="720"/>
        <w:jc w:val="both"/>
      </w:pPr>
      <w:r w:rsidRPr="00B81117">
        <w:t xml:space="preserve">- обеспечения проведения работ по формированию общественного мнения по </w:t>
      </w:r>
      <w:r w:rsidRPr="00B81117">
        <w:rPr>
          <w:spacing w:val="-1"/>
        </w:rPr>
        <w:t>вопросам функционирования и развития налоговой системы;</w:t>
      </w:r>
    </w:p>
    <w:p w:rsidR="00516801" w:rsidRPr="00B81117" w:rsidRDefault="00516801" w:rsidP="00012E5A">
      <w:pPr>
        <w:shd w:val="clear" w:color="auto" w:fill="FFFFFF"/>
        <w:ind w:right="8" w:firstLine="720"/>
        <w:jc w:val="both"/>
      </w:pPr>
      <w:r w:rsidRPr="00B81117">
        <w:rPr>
          <w:spacing w:val="-1"/>
        </w:rPr>
        <w:t>- формирования установленной отчетности и проведение её анализа;</w:t>
      </w:r>
    </w:p>
    <w:p w:rsidR="00516801" w:rsidRPr="00B81117" w:rsidRDefault="00516801" w:rsidP="00012E5A">
      <w:pPr>
        <w:ind w:firstLine="720"/>
        <w:jc w:val="both"/>
      </w:pPr>
      <w:r w:rsidRPr="00B81117"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516801" w:rsidRPr="00B81117" w:rsidRDefault="00516801" w:rsidP="00012E5A">
      <w:pPr>
        <w:ind w:firstLine="720"/>
        <w:jc w:val="both"/>
      </w:pPr>
      <w:r w:rsidRPr="00B81117">
        <w:t>- иным вопросам, предусмотренным положением об отделе информатизации, иными нормативными актами.</w:t>
      </w:r>
    </w:p>
    <w:p w:rsidR="00516801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Pr="006C0338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C033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C0338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C0338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1117">
        <w:rPr>
          <w:rFonts w:ascii="Times New Roman" w:hAnsi="Times New Roman" w:cs="Times New Roman"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9. </w:t>
      </w:r>
      <w:r>
        <w:t>Г</w:t>
      </w:r>
      <w:r w:rsidRPr="00147945">
        <w:t>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516801" w:rsidRPr="00B81117" w:rsidRDefault="00516801" w:rsidP="00012E5A">
      <w:pPr>
        <w:ind w:firstLine="720"/>
        <w:jc w:val="both"/>
      </w:pPr>
      <w:r w:rsidRPr="00B81117">
        <w:t>- приказов, распоряжений инспекции в соответствии с требованиями Инструкции по делопроизводству в инспекции.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10. </w:t>
      </w:r>
      <w:r>
        <w:t>Г</w:t>
      </w:r>
      <w:r w:rsidRPr="00147945">
        <w:t>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516801" w:rsidRPr="00B81117" w:rsidRDefault="00516801" w:rsidP="00012E5A">
      <w:pPr>
        <w:ind w:firstLine="720"/>
        <w:jc w:val="both"/>
      </w:pPr>
      <w:r w:rsidRPr="00B81117">
        <w:t>- положений об инспекции и отделе;</w:t>
      </w:r>
    </w:p>
    <w:p w:rsidR="00516801" w:rsidRPr="00B81117" w:rsidRDefault="00516801" w:rsidP="00012E5A">
      <w:pPr>
        <w:ind w:firstLine="720"/>
        <w:jc w:val="both"/>
      </w:pPr>
      <w:r w:rsidRPr="00B81117">
        <w:t>- графика отпусков гражданских служащих отдела;</w:t>
      </w:r>
    </w:p>
    <w:p w:rsidR="00516801" w:rsidRPr="00B81117" w:rsidRDefault="00516801" w:rsidP="00012E5A">
      <w:pPr>
        <w:ind w:firstLine="720"/>
        <w:jc w:val="both"/>
      </w:pPr>
      <w:r w:rsidRPr="00B81117">
        <w:t>- иных актов по поручению  руководства инспекции.</w:t>
      </w:r>
    </w:p>
    <w:p w:rsidR="00516801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16801" w:rsidRPr="00B81117" w:rsidRDefault="00516801" w:rsidP="00012E5A">
      <w:pPr>
        <w:ind w:firstLine="720"/>
        <w:jc w:val="both"/>
      </w:pPr>
      <w:r w:rsidRPr="00B81117">
        <w:t>11. В соответствии со своими должностными обязанностями начальник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16801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12. Взаимодействие </w:t>
      </w:r>
      <w:r w:rsidRPr="00147945">
        <w:t>главного государственного налогового инспектора</w:t>
      </w:r>
      <w:r w:rsidRPr="00B81117">
        <w:t xml:space="preserve">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B81117">
          <w:rPr>
            <w:rStyle w:val="a0"/>
            <w:b w:val="0"/>
            <w:color w:val="auto"/>
          </w:rPr>
          <w:t>общих принципов</w:t>
        </w:r>
      </w:hyperlink>
      <w:r w:rsidRPr="00B81117">
        <w:t xml:space="preserve"> служебного поведения гражданских служащих, утвержденных </w:t>
      </w:r>
      <w:hyperlink r:id="rId13" w:history="1">
        <w:r w:rsidRPr="00B81117">
          <w:rPr>
            <w:rStyle w:val="a0"/>
            <w:b w:val="0"/>
            <w:color w:val="auto"/>
          </w:rPr>
          <w:t>Указом</w:t>
        </w:r>
      </w:hyperlink>
      <w:r w:rsidRPr="00B81117">
        <w:rPr>
          <w:b/>
          <w:bCs/>
        </w:rPr>
        <w:t xml:space="preserve"> </w:t>
      </w:r>
      <w:r w:rsidRPr="00B81117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B81117">
          <w:rPr>
            <w:rStyle w:val="a0"/>
            <w:b w:val="0"/>
            <w:color w:val="auto"/>
          </w:rPr>
          <w:t>статьей 18</w:t>
        </w:r>
      </w:hyperlink>
      <w:r w:rsidRPr="00B81117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16801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B81117">
          <w:rPr>
            <w:rStyle w:val="a0"/>
            <w:rFonts w:ascii="Times New Roman" w:hAnsi="Times New Roman" w:cs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B8111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Исходя из установленных полномочий </w:t>
      </w:r>
      <w:r w:rsidRPr="00147945">
        <w:t>главн</w:t>
      </w:r>
      <w:r>
        <w:t>ый</w:t>
      </w:r>
      <w:r w:rsidRPr="00147945">
        <w:t xml:space="preserve"> государственн</w:t>
      </w:r>
      <w:r>
        <w:t>ый</w:t>
      </w:r>
      <w:r w:rsidRPr="00147945">
        <w:t xml:space="preserve"> налогов</w:t>
      </w:r>
      <w:r>
        <w:t>ый</w:t>
      </w:r>
      <w:r w:rsidRPr="00147945">
        <w:t xml:space="preserve"> инспектор</w:t>
      </w:r>
      <w:r w:rsidRPr="00B81117">
        <w:t xml:space="preserve"> отдела не осуществляет оказание государственных услуг.</w:t>
      </w:r>
    </w:p>
    <w:p w:rsidR="00516801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516801" w:rsidRPr="00B81117" w:rsidRDefault="00516801" w:rsidP="00012E5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B8111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16801" w:rsidRPr="00B81117" w:rsidRDefault="00516801" w:rsidP="00012E5A">
      <w:pPr>
        <w:ind w:firstLine="720"/>
        <w:jc w:val="both"/>
      </w:pPr>
      <w:r w:rsidRPr="00B81117">
        <w:t xml:space="preserve">Эффективность профессиональной служебной деятельности </w:t>
      </w:r>
      <w:r w:rsidRPr="00147945">
        <w:t>главного государственного налогового инспектора</w:t>
      </w:r>
      <w:r w:rsidRPr="00B81117">
        <w:t xml:space="preserve"> отдела оценивается по следующим показателям:</w:t>
      </w:r>
    </w:p>
    <w:p w:rsidR="00516801" w:rsidRPr="00B81117" w:rsidRDefault="00516801" w:rsidP="00012E5A">
      <w:pPr>
        <w:ind w:firstLine="720"/>
        <w:jc w:val="both"/>
      </w:pPr>
      <w:r w:rsidRPr="00B8111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801" w:rsidRPr="00B81117" w:rsidRDefault="00516801" w:rsidP="00012E5A">
      <w:pPr>
        <w:ind w:firstLine="720"/>
        <w:jc w:val="both"/>
      </w:pPr>
      <w:r w:rsidRPr="00B81117">
        <w:t>своевременности и оперативности выполнения поручений;</w:t>
      </w:r>
    </w:p>
    <w:p w:rsidR="00516801" w:rsidRPr="00B81117" w:rsidRDefault="00516801" w:rsidP="00012E5A">
      <w:pPr>
        <w:ind w:firstLine="720"/>
        <w:jc w:val="both"/>
      </w:pPr>
      <w:r w:rsidRPr="00B8111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801" w:rsidRPr="00B81117" w:rsidRDefault="00516801" w:rsidP="00012E5A">
      <w:pPr>
        <w:ind w:firstLine="720"/>
        <w:jc w:val="both"/>
      </w:pPr>
      <w:r w:rsidRPr="00B8111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801" w:rsidRPr="00B81117" w:rsidRDefault="00516801" w:rsidP="00012E5A">
      <w:pPr>
        <w:ind w:firstLine="720"/>
        <w:jc w:val="both"/>
      </w:pPr>
      <w:r w:rsidRPr="00B8111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801" w:rsidRPr="00B81117" w:rsidRDefault="00516801" w:rsidP="00012E5A">
      <w:pPr>
        <w:ind w:firstLine="720"/>
        <w:jc w:val="both"/>
      </w:pPr>
      <w:r w:rsidRPr="00B8111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801" w:rsidRPr="00B81117" w:rsidRDefault="00516801" w:rsidP="00012E5A">
      <w:pPr>
        <w:ind w:firstLine="720"/>
        <w:jc w:val="both"/>
      </w:pPr>
      <w:r w:rsidRPr="00B81117">
        <w:t>осознанию ответственности за последствия своих действий.</w:t>
      </w:r>
    </w:p>
    <w:p w:rsidR="00516801" w:rsidRPr="00B81117" w:rsidRDefault="00516801" w:rsidP="00012E5A">
      <w:pPr>
        <w:pStyle w:val="a"/>
        <w:jc w:val="left"/>
        <w:rPr>
          <w:rFonts w:ascii="Times New Roman" w:hAnsi="Times New Roman" w:cs="Times New Roman"/>
        </w:rPr>
      </w:pPr>
    </w:p>
    <w:p w:rsidR="00516801" w:rsidRPr="00B81117" w:rsidRDefault="00516801" w:rsidP="00012E5A">
      <w:pPr>
        <w:pStyle w:val="a"/>
        <w:jc w:val="left"/>
        <w:rPr>
          <w:rFonts w:ascii="Times New Roman" w:hAnsi="Times New Roman" w:cs="Times New Roman"/>
        </w:rPr>
      </w:pPr>
    </w:p>
    <w:p w:rsidR="00516801" w:rsidRPr="00B81117" w:rsidRDefault="00516801" w:rsidP="00012E5A">
      <w:pPr>
        <w:pStyle w:val="a"/>
        <w:jc w:val="left"/>
        <w:rPr>
          <w:rFonts w:ascii="Times New Roman" w:hAnsi="Times New Roman" w:cs="Times New Roman"/>
        </w:rPr>
      </w:pPr>
    </w:p>
    <w:p w:rsidR="00516801" w:rsidRPr="00B81117" w:rsidRDefault="00516801"/>
    <w:sectPr w:rsidR="00516801" w:rsidRPr="00B81117" w:rsidSect="00791911">
      <w:headerReference w:type="default" r:id="rId16"/>
      <w:pgSz w:w="11906" w:h="16838"/>
      <w:pgMar w:top="1134" w:right="926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801" w:rsidRDefault="00516801">
      <w:r>
        <w:separator/>
      </w:r>
    </w:p>
  </w:endnote>
  <w:endnote w:type="continuationSeparator" w:id="0">
    <w:p w:rsidR="00516801" w:rsidRDefault="00516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801" w:rsidRDefault="00516801">
      <w:r>
        <w:separator/>
      </w:r>
    </w:p>
  </w:footnote>
  <w:footnote w:type="continuationSeparator" w:id="0">
    <w:p w:rsidR="00516801" w:rsidRDefault="00516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01" w:rsidRDefault="00516801" w:rsidP="009301CE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16801" w:rsidRDefault="005168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1B2"/>
    <w:multiLevelType w:val="multilevel"/>
    <w:tmpl w:val="A5A06B36"/>
    <w:lvl w:ilvl="0">
      <w:start w:val="3"/>
      <w:numFmt w:val="decimal"/>
      <w:lvlText w:val="%1."/>
      <w:lvlJc w:val="left"/>
      <w:pPr>
        <w:tabs>
          <w:tab w:val="num" w:pos="567"/>
        </w:tabs>
        <w:ind w:firstLine="709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E5A"/>
    <w:rsid w:val="00012E5A"/>
    <w:rsid w:val="00077DA9"/>
    <w:rsid w:val="000C5BA9"/>
    <w:rsid w:val="00110D68"/>
    <w:rsid w:val="00147945"/>
    <w:rsid w:val="001915FA"/>
    <w:rsid w:val="001D4DE6"/>
    <w:rsid w:val="00236F51"/>
    <w:rsid w:val="00245E4A"/>
    <w:rsid w:val="002815F8"/>
    <w:rsid w:val="002D0B9D"/>
    <w:rsid w:val="00320774"/>
    <w:rsid w:val="00363A72"/>
    <w:rsid w:val="004138B7"/>
    <w:rsid w:val="00510B13"/>
    <w:rsid w:val="00516801"/>
    <w:rsid w:val="00543550"/>
    <w:rsid w:val="0054761A"/>
    <w:rsid w:val="0057626A"/>
    <w:rsid w:val="005A78A1"/>
    <w:rsid w:val="005E12C2"/>
    <w:rsid w:val="005F7B3D"/>
    <w:rsid w:val="00614F23"/>
    <w:rsid w:val="00617D31"/>
    <w:rsid w:val="006321EC"/>
    <w:rsid w:val="00677DF8"/>
    <w:rsid w:val="00680996"/>
    <w:rsid w:val="006976C1"/>
    <w:rsid w:val="006C0338"/>
    <w:rsid w:val="007143A5"/>
    <w:rsid w:val="00777466"/>
    <w:rsid w:val="00784C3C"/>
    <w:rsid w:val="00791911"/>
    <w:rsid w:val="007A0C64"/>
    <w:rsid w:val="007D509B"/>
    <w:rsid w:val="0081656E"/>
    <w:rsid w:val="0081794E"/>
    <w:rsid w:val="008823A8"/>
    <w:rsid w:val="008A1A59"/>
    <w:rsid w:val="008B533C"/>
    <w:rsid w:val="008C4946"/>
    <w:rsid w:val="008F1AF9"/>
    <w:rsid w:val="008F2920"/>
    <w:rsid w:val="009066B4"/>
    <w:rsid w:val="009301CE"/>
    <w:rsid w:val="009439FE"/>
    <w:rsid w:val="009664AF"/>
    <w:rsid w:val="009679EE"/>
    <w:rsid w:val="009878AC"/>
    <w:rsid w:val="009C2D59"/>
    <w:rsid w:val="00A722AB"/>
    <w:rsid w:val="00A961CE"/>
    <w:rsid w:val="00AF0EFB"/>
    <w:rsid w:val="00B131E9"/>
    <w:rsid w:val="00B23917"/>
    <w:rsid w:val="00B270B9"/>
    <w:rsid w:val="00B37CE9"/>
    <w:rsid w:val="00B540BC"/>
    <w:rsid w:val="00B70BCF"/>
    <w:rsid w:val="00B81117"/>
    <w:rsid w:val="00BA3734"/>
    <w:rsid w:val="00BB0CD4"/>
    <w:rsid w:val="00BE0291"/>
    <w:rsid w:val="00C00966"/>
    <w:rsid w:val="00C95E7E"/>
    <w:rsid w:val="00CB2981"/>
    <w:rsid w:val="00CC413F"/>
    <w:rsid w:val="00CF2633"/>
    <w:rsid w:val="00D12E46"/>
    <w:rsid w:val="00D13803"/>
    <w:rsid w:val="00D309E0"/>
    <w:rsid w:val="00D56281"/>
    <w:rsid w:val="00DE3D8D"/>
    <w:rsid w:val="00DE5EBE"/>
    <w:rsid w:val="00E051F5"/>
    <w:rsid w:val="00ED0F14"/>
    <w:rsid w:val="00F035B1"/>
    <w:rsid w:val="00F10074"/>
    <w:rsid w:val="00F25B70"/>
    <w:rsid w:val="00F43388"/>
    <w:rsid w:val="00F46785"/>
    <w:rsid w:val="00F50CDF"/>
    <w:rsid w:val="00FB056F"/>
    <w:rsid w:val="00FE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5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2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2E5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012E5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0">
    <w:name w:val="Гипертекстовая ссылка"/>
    <w:uiPriority w:val="99"/>
    <w:rsid w:val="00012E5A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012E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012E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12E5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12E5A"/>
    <w:rPr>
      <w:rFonts w:cs="Times New Roman"/>
    </w:rPr>
  </w:style>
  <w:style w:type="paragraph" w:styleId="NormalWeb">
    <w:name w:val="Normal (Web)"/>
    <w:basedOn w:val="Normal"/>
    <w:uiPriority w:val="99"/>
    <w:rsid w:val="00012E5A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012E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12E5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012E5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2">
    <w:name w:val="Цветовое выделение"/>
    <w:uiPriority w:val="99"/>
    <w:rsid w:val="00012E5A"/>
    <w:rPr>
      <w:b/>
      <w:color w:val="000080"/>
    </w:rPr>
  </w:style>
  <w:style w:type="paragraph" w:customStyle="1" w:styleId="ConsNormal">
    <w:name w:val="ConsNormal"/>
    <w:uiPriority w:val="99"/>
    <w:rsid w:val="00CB298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Знак Знак"/>
    <w:basedOn w:val="Normal"/>
    <w:uiPriority w:val="99"/>
    <w:semiHidden/>
    <w:rsid w:val="00147945"/>
    <w:pPr>
      <w:spacing w:before="120" w:after="160" w:line="240" w:lineRule="exact"/>
      <w:jc w:val="both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1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A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8</Pages>
  <Words>3650</Words>
  <Characters>20806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2635-01-112</cp:lastModifiedBy>
  <cp:revision>12</cp:revision>
  <cp:lastPrinted>2017-07-11T07:05:00Z</cp:lastPrinted>
  <dcterms:created xsi:type="dcterms:W3CDTF">2017-07-11T06:37:00Z</dcterms:created>
  <dcterms:modified xsi:type="dcterms:W3CDTF">2017-07-18T08:53:00Z</dcterms:modified>
</cp:coreProperties>
</file>